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61C" w:rsidRDefault="00D0461C" w:rsidP="009355D0">
      <w:pPr>
        <w:jc w:val="center"/>
        <w:rPr>
          <w:b/>
          <w:sz w:val="28"/>
          <w:szCs w:val="28"/>
        </w:rPr>
      </w:pPr>
    </w:p>
    <w:p w:rsidR="00D0461C" w:rsidRPr="000F24E8" w:rsidRDefault="00D0461C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D0461C" w:rsidRDefault="00D0461C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образования «Московское сельское поселение» на 2019</w:t>
      </w:r>
      <w:r w:rsidRPr="000F24E8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плановый период 2020 и 2021 годов</w:t>
      </w:r>
      <w:r w:rsidRPr="000F24E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вносимым в сентябре.</w:t>
      </w:r>
    </w:p>
    <w:p w:rsidR="00D0461C" w:rsidRDefault="00D0461C" w:rsidP="009355D0">
      <w:pPr>
        <w:jc w:val="center"/>
        <w:rPr>
          <w:b/>
          <w:sz w:val="28"/>
          <w:szCs w:val="28"/>
        </w:rPr>
      </w:pPr>
    </w:p>
    <w:p w:rsidR="00D0461C" w:rsidRDefault="00D0461C" w:rsidP="009355D0">
      <w:pPr>
        <w:jc w:val="center"/>
        <w:rPr>
          <w:b/>
          <w:sz w:val="28"/>
          <w:szCs w:val="28"/>
        </w:rPr>
      </w:pPr>
    </w:p>
    <w:p w:rsidR="00D0461C" w:rsidRDefault="00D0461C" w:rsidP="00C5240B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D0461C" w:rsidRDefault="00D0461C" w:rsidP="002B4B1C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sz w:val="28"/>
          <w:szCs w:val="28"/>
        </w:rPr>
        <w:t>Доходная часть бюджета муниципальн</w:t>
      </w:r>
      <w:r>
        <w:rPr>
          <w:sz w:val="28"/>
          <w:szCs w:val="28"/>
        </w:rPr>
        <w:t>ого образования «Московское сельское поселение</w:t>
      </w:r>
      <w:r w:rsidRPr="001B6C63">
        <w:rPr>
          <w:sz w:val="28"/>
          <w:szCs w:val="28"/>
        </w:rPr>
        <w:t xml:space="preserve">»  </w:t>
      </w:r>
      <w:r w:rsidRPr="0044375B">
        <w:rPr>
          <w:sz w:val="28"/>
          <w:szCs w:val="28"/>
        </w:rPr>
        <w:t>увеличивается на 30 000 рублей, за счет</w:t>
      </w:r>
      <w:r>
        <w:rPr>
          <w:sz w:val="28"/>
          <w:szCs w:val="28"/>
        </w:rPr>
        <w:t xml:space="preserve"> безвозмездных поступлений согласно уведомления №10 от 21.08.2019 г.</w:t>
      </w:r>
      <w:r w:rsidRPr="001B6C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  <w:lang w:eastAsia="en-US"/>
        </w:rPr>
        <w:t xml:space="preserve"> </w:t>
      </w:r>
    </w:p>
    <w:p w:rsidR="00D0461C" w:rsidRDefault="00D0461C" w:rsidP="00C5240B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 КБК 917202015002100000150 -30000,00 рублей</w:t>
      </w:r>
      <w:r w:rsidRPr="00E169C3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  <w:lang w:eastAsia="en-US"/>
        </w:rPr>
        <w:t xml:space="preserve">Дотации бюджетам  сельских поселений на поддержку мер по обеспечению сбалансированности </w:t>
      </w:r>
    </w:p>
    <w:p w:rsidR="00D0461C" w:rsidRDefault="00D0461C" w:rsidP="00C5240B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бюджетов сельских поселений</w:t>
      </w:r>
    </w:p>
    <w:p w:rsidR="00D0461C" w:rsidRDefault="00D0461C" w:rsidP="00781206">
      <w:pPr>
        <w:tabs>
          <w:tab w:val="left" w:pos="3150"/>
        </w:tabs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D0461C" w:rsidRDefault="00D0461C" w:rsidP="00F82722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sz w:val="28"/>
          <w:szCs w:val="28"/>
        </w:rPr>
        <w:t xml:space="preserve">           Расходная часть  бюджета муниц</w:t>
      </w:r>
      <w:r>
        <w:rPr>
          <w:sz w:val="28"/>
          <w:szCs w:val="28"/>
        </w:rPr>
        <w:t>ипального образования «Московское сельское поселение</w:t>
      </w:r>
      <w:r w:rsidRPr="001B6C63">
        <w:rPr>
          <w:sz w:val="28"/>
          <w:szCs w:val="28"/>
        </w:rPr>
        <w:t xml:space="preserve">»  увеличивается </w:t>
      </w:r>
      <w:r>
        <w:rPr>
          <w:sz w:val="28"/>
          <w:szCs w:val="28"/>
        </w:rPr>
        <w:t>за счет безвозмездных поступлений на сумму</w:t>
      </w:r>
      <w:r w:rsidRPr="001B6C63">
        <w:rPr>
          <w:sz w:val="28"/>
          <w:szCs w:val="28"/>
        </w:rPr>
        <w:t xml:space="preserve"> </w:t>
      </w:r>
      <w:r w:rsidRPr="001B6C6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30 000</w:t>
      </w:r>
      <w:r>
        <w:rPr>
          <w:sz w:val="28"/>
          <w:szCs w:val="28"/>
        </w:rPr>
        <w:t xml:space="preserve"> </w:t>
      </w:r>
      <w:r w:rsidRPr="001B6C63">
        <w:rPr>
          <w:b/>
          <w:sz w:val="28"/>
          <w:szCs w:val="28"/>
        </w:rPr>
        <w:t>рублей:</w:t>
      </w:r>
      <w:r>
        <w:rPr>
          <w:sz w:val="28"/>
          <w:szCs w:val="28"/>
        </w:rPr>
        <w:t xml:space="preserve">        </w:t>
      </w:r>
    </w:p>
    <w:p w:rsidR="00D0461C" w:rsidRDefault="00D0461C" w:rsidP="00FD48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Увеличит по разделу «Жилищно-коммунальное хозяйство» на сумму 30000,00 рублей –мероприятия по благоустройству (на основании отдельного поручения главы администрации района</w:t>
      </w:r>
      <w:r w:rsidRPr="001B6C63">
        <w:rPr>
          <w:sz w:val="28"/>
          <w:szCs w:val="28"/>
        </w:rPr>
        <w:t>).</w:t>
      </w:r>
    </w:p>
    <w:p w:rsidR="00D0461C" w:rsidRDefault="00D0461C" w:rsidP="00350E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перераспределением бюджетных ассигнований </w:t>
      </w:r>
    </w:p>
    <w:p w:rsidR="00D0461C" w:rsidRDefault="00D0461C" w:rsidP="00350E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разделу «Общегосударственные вопросы»</w:t>
      </w:r>
    </w:p>
    <w:p w:rsidR="00D0461C" w:rsidRDefault="00D0461C" w:rsidP="00350E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«Обеспечение и проведение выборов и референдумов»</w:t>
      </w:r>
    </w:p>
    <w:p w:rsidR="00D0461C" w:rsidRDefault="00D0461C" w:rsidP="00350E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уменьшить 917 0107 7000080060 880 на сумму  16 000,00 рублей</w:t>
      </w:r>
    </w:p>
    <w:p w:rsidR="00D0461C" w:rsidRDefault="00D0461C" w:rsidP="00350E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увеличить 917 0104 0101080040244 на сумму 16 000,00 рублей ( на ремонт автомашины Нива-Шевроле),данное увеличение лимитов не приведет к  превышению норматива.</w:t>
      </w:r>
    </w:p>
    <w:p w:rsidR="00D0461C" w:rsidRDefault="00D0461C" w:rsidP="00350E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разделу «Национальная оборона»</w:t>
      </w:r>
    </w:p>
    <w:p w:rsidR="00D0461C" w:rsidRDefault="00D0461C" w:rsidP="00350E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уменьшить 917 0203 0101051180 244 на сумму 5184,00 рублей</w:t>
      </w:r>
    </w:p>
    <w:p w:rsidR="00D0461C" w:rsidRDefault="00D0461C" w:rsidP="00A16A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увеличить  917 0203 0101051180122 на сумму 5184,00 рублей (на проезд военно -учетному работнику)    </w:t>
      </w:r>
    </w:p>
    <w:p w:rsidR="00D0461C" w:rsidRDefault="00D0461C" w:rsidP="00FD48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D0461C" w:rsidRDefault="00D0461C" w:rsidP="00F31F3B">
      <w:pPr>
        <w:tabs>
          <w:tab w:val="left" w:pos="2550"/>
        </w:tabs>
        <w:jc w:val="both"/>
        <w:rPr>
          <w:sz w:val="28"/>
          <w:szCs w:val="28"/>
        </w:rPr>
      </w:pPr>
    </w:p>
    <w:p w:rsidR="00D0461C" w:rsidRDefault="00D0461C" w:rsidP="00B84B3F">
      <w:pPr>
        <w:jc w:val="both"/>
        <w:rPr>
          <w:sz w:val="28"/>
          <w:szCs w:val="28"/>
        </w:rPr>
      </w:pPr>
    </w:p>
    <w:p w:rsidR="00D0461C" w:rsidRDefault="00D0461C" w:rsidP="00B84B3F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составят            3 243 459,63 рублей</w:t>
      </w:r>
    </w:p>
    <w:p w:rsidR="00D0461C" w:rsidRDefault="00D0461C" w:rsidP="00B84B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                                                  3 402 800,54 рублей </w:t>
      </w:r>
    </w:p>
    <w:p w:rsidR="00D0461C" w:rsidRDefault="00D0461C" w:rsidP="00B84B3F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                                                   159 340,91 рублей</w:t>
      </w:r>
    </w:p>
    <w:p w:rsidR="00D0461C" w:rsidRDefault="00D0461C" w:rsidP="00B84B3F">
      <w:pPr>
        <w:jc w:val="both"/>
        <w:rPr>
          <w:sz w:val="28"/>
          <w:szCs w:val="28"/>
        </w:rPr>
      </w:pPr>
    </w:p>
    <w:p w:rsidR="00D0461C" w:rsidRDefault="00D0461C" w:rsidP="00B84B3F">
      <w:pPr>
        <w:ind w:firstLine="708"/>
        <w:jc w:val="both"/>
        <w:rPr>
          <w:sz w:val="28"/>
          <w:szCs w:val="28"/>
        </w:rPr>
      </w:pPr>
    </w:p>
    <w:p w:rsidR="00D0461C" w:rsidRDefault="00D0461C" w:rsidP="00F31F3B">
      <w:pPr>
        <w:tabs>
          <w:tab w:val="left" w:pos="2550"/>
        </w:tabs>
        <w:jc w:val="both"/>
        <w:rPr>
          <w:sz w:val="28"/>
          <w:szCs w:val="28"/>
        </w:rPr>
      </w:pPr>
    </w:p>
    <w:p w:rsidR="00D0461C" w:rsidRDefault="00D0461C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0461C" w:rsidRDefault="00D0461C" w:rsidP="00860F6A">
      <w:pPr>
        <w:tabs>
          <w:tab w:val="left" w:pos="6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</w:t>
      </w:r>
      <w:r>
        <w:rPr>
          <w:sz w:val="28"/>
          <w:szCs w:val="28"/>
        </w:rPr>
        <w:tab/>
        <w:t>Л.А.Добродей</w:t>
      </w:r>
    </w:p>
    <w:p w:rsidR="00D0461C" w:rsidRDefault="00D0461C" w:rsidP="009355D0">
      <w:pPr>
        <w:jc w:val="both"/>
        <w:rPr>
          <w:sz w:val="28"/>
          <w:szCs w:val="28"/>
        </w:rPr>
      </w:pPr>
      <w:r>
        <w:tab/>
      </w:r>
    </w:p>
    <w:sectPr w:rsidR="00D0461C" w:rsidSect="001147DA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461C" w:rsidRDefault="00D0461C" w:rsidP="00860F6A">
      <w:r>
        <w:separator/>
      </w:r>
    </w:p>
  </w:endnote>
  <w:endnote w:type="continuationSeparator" w:id="1">
    <w:p w:rsidR="00D0461C" w:rsidRDefault="00D0461C" w:rsidP="00860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461C" w:rsidRDefault="00D0461C" w:rsidP="00860F6A">
      <w:r>
        <w:separator/>
      </w:r>
    </w:p>
  </w:footnote>
  <w:footnote w:type="continuationSeparator" w:id="1">
    <w:p w:rsidR="00D0461C" w:rsidRDefault="00D0461C" w:rsidP="00860F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5D0"/>
    <w:rsid w:val="000125CB"/>
    <w:rsid w:val="00015337"/>
    <w:rsid w:val="00020195"/>
    <w:rsid w:val="00032C51"/>
    <w:rsid w:val="000555D1"/>
    <w:rsid w:val="000736C1"/>
    <w:rsid w:val="000819EA"/>
    <w:rsid w:val="0008481E"/>
    <w:rsid w:val="00085187"/>
    <w:rsid w:val="000862C2"/>
    <w:rsid w:val="00092192"/>
    <w:rsid w:val="000927EA"/>
    <w:rsid w:val="0009522E"/>
    <w:rsid w:val="000A5725"/>
    <w:rsid w:val="000A5E64"/>
    <w:rsid w:val="000B14DC"/>
    <w:rsid w:val="000B355F"/>
    <w:rsid w:val="000C041E"/>
    <w:rsid w:val="000C30F5"/>
    <w:rsid w:val="000C6F42"/>
    <w:rsid w:val="000C720D"/>
    <w:rsid w:val="000D1823"/>
    <w:rsid w:val="000D3DAB"/>
    <w:rsid w:val="000D571B"/>
    <w:rsid w:val="000E584D"/>
    <w:rsid w:val="000F24E8"/>
    <w:rsid w:val="000F67AD"/>
    <w:rsid w:val="001039DF"/>
    <w:rsid w:val="001053BD"/>
    <w:rsid w:val="001147DA"/>
    <w:rsid w:val="00117232"/>
    <w:rsid w:val="001221E4"/>
    <w:rsid w:val="00122CCA"/>
    <w:rsid w:val="00126B58"/>
    <w:rsid w:val="0012707E"/>
    <w:rsid w:val="0013133F"/>
    <w:rsid w:val="001317BF"/>
    <w:rsid w:val="001323EF"/>
    <w:rsid w:val="001325B4"/>
    <w:rsid w:val="00132CB1"/>
    <w:rsid w:val="00136575"/>
    <w:rsid w:val="00137CC9"/>
    <w:rsid w:val="001433A3"/>
    <w:rsid w:val="001506F7"/>
    <w:rsid w:val="00161696"/>
    <w:rsid w:val="00162CAC"/>
    <w:rsid w:val="001702A9"/>
    <w:rsid w:val="0017778C"/>
    <w:rsid w:val="00182A56"/>
    <w:rsid w:val="00187B6B"/>
    <w:rsid w:val="00192776"/>
    <w:rsid w:val="00195D3B"/>
    <w:rsid w:val="001A2666"/>
    <w:rsid w:val="001A7C2C"/>
    <w:rsid w:val="001B0D9B"/>
    <w:rsid w:val="001B2690"/>
    <w:rsid w:val="001B3DBE"/>
    <w:rsid w:val="001B416B"/>
    <w:rsid w:val="001B4F3A"/>
    <w:rsid w:val="001B6C63"/>
    <w:rsid w:val="001C1AB2"/>
    <w:rsid w:val="001C451E"/>
    <w:rsid w:val="001D42BD"/>
    <w:rsid w:val="001D5B9F"/>
    <w:rsid w:val="001E2370"/>
    <w:rsid w:val="001E73D0"/>
    <w:rsid w:val="001F4B9A"/>
    <w:rsid w:val="001F5E17"/>
    <w:rsid w:val="0020555C"/>
    <w:rsid w:val="00205997"/>
    <w:rsid w:val="00206F1D"/>
    <w:rsid w:val="002153CC"/>
    <w:rsid w:val="00221E28"/>
    <w:rsid w:val="0022668B"/>
    <w:rsid w:val="0023051B"/>
    <w:rsid w:val="00234A71"/>
    <w:rsid w:val="00241A6A"/>
    <w:rsid w:val="00243F9F"/>
    <w:rsid w:val="0025040D"/>
    <w:rsid w:val="00250417"/>
    <w:rsid w:val="00255700"/>
    <w:rsid w:val="00255BE9"/>
    <w:rsid w:val="00255C1A"/>
    <w:rsid w:val="00262271"/>
    <w:rsid w:val="00281D6E"/>
    <w:rsid w:val="00282E7A"/>
    <w:rsid w:val="0029068F"/>
    <w:rsid w:val="00295686"/>
    <w:rsid w:val="002A2821"/>
    <w:rsid w:val="002A4CF6"/>
    <w:rsid w:val="002B1EB5"/>
    <w:rsid w:val="002B2643"/>
    <w:rsid w:val="002B4B1C"/>
    <w:rsid w:val="002C121E"/>
    <w:rsid w:val="002D123A"/>
    <w:rsid w:val="002D3804"/>
    <w:rsid w:val="002D690E"/>
    <w:rsid w:val="002E49B9"/>
    <w:rsid w:val="002E7644"/>
    <w:rsid w:val="002F5B7F"/>
    <w:rsid w:val="00316743"/>
    <w:rsid w:val="003173E5"/>
    <w:rsid w:val="00321AD5"/>
    <w:rsid w:val="00322012"/>
    <w:rsid w:val="00330C54"/>
    <w:rsid w:val="00335F62"/>
    <w:rsid w:val="0034089E"/>
    <w:rsid w:val="00350E6F"/>
    <w:rsid w:val="00351446"/>
    <w:rsid w:val="00351E8A"/>
    <w:rsid w:val="003527D9"/>
    <w:rsid w:val="00355784"/>
    <w:rsid w:val="00360A05"/>
    <w:rsid w:val="00360F14"/>
    <w:rsid w:val="00362F74"/>
    <w:rsid w:val="003706CD"/>
    <w:rsid w:val="00380D72"/>
    <w:rsid w:val="00387853"/>
    <w:rsid w:val="00390615"/>
    <w:rsid w:val="003A1ED8"/>
    <w:rsid w:val="003A5690"/>
    <w:rsid w:val="003A5DA1"/>
    <w:rsid w:val="003A6128"/>
    <w:rsid w:val="003B01E6"/>
    <w:rsid w:val="003B25C8"/>
    <w:rsid w:val="003C3231"/>
    <w:rsid w:val="003C60E0"/>
    <w:rsid w:val="003D1AC0"/>
    <w:rsid w:val="003D7DBF"/>
    <w:rsid w:val="003E089B"/>
    <w:rsid w:val="003E59F0"/>
    <w:rsid w:val="003F757D"/>
    <w:rsid w:val="0040177B"/>
    <w:rsid w:val="00405663"/>
    <w:rsid w:val="004201E8"/>
    <w:rsid w:val="00432655"/>
    <w:rsid w:val="00433D10"/>
    <w:rsid w:val="004427A0"/>
    <w:rsid w:val="0044375B"/>
    <w:rsid w:val="00446EE7"/>
    <w:rsid w:val="004510D1"/>
    <w:rsid w:val="0045360C"/>
    <w:rsid w:val="00454D5C"/>
    <w:rsid w:val="0045644A"/>
    <w:rsid w:val="00462B61"/>
    <w:rsid w:val="00465C1B"/>
    <w:rsid w:val="00470B8B"/>
    <w:rsid w:val="00473834"/>
    <w:rsid w:val="004778FE"/>
    <w:rsid w:val="00481CA3"/>
    <w:rsid w:val="0048511A"/>
    <w:rsid w:val="00497C27"/>
    <w:rsid w:val="004A2B32"/>
    <w:rsid w:val="004A2EA4"/>
    <w:rsid w:val="004A5088"/>
    <w:rsid w:val="004B0F75"/>
    <w:rsid w:val="004B6168"/>
    <w:rsid w:val="004C05B4"/>
    <w:rsid w:val="004C1392"/>
    <w:rsid w:val="004C5278"/>
    <w:rsid w:val="004D4477"/>
    <w:rsid w:val="004E5CE9"/>
    <w:rsid w:val="004F1A4A"/>
    <w:rsid w:val="005007DF"/>
    <w:rsid w:val="0050611D"/>
    <w:rsid w:val="00506A93"/>
    <w:rsid w:val="005112B8"/>
    <w:rsid w:val="00521F56"/>
    <w:rsid w:val="00526623"/>
    <w:rsid w:val="00534770"/>
    <w:rsid w:val="00535B4C"/>
    <w:rsid w:val="005378F8"/>
    <w:rsid w:val="00540373"/>
    <w:rsid w:val="00544253"/>
    <w:rsid w:val="005548CA"/>
    <w:rsid w:val="00565E03"/>
    <w:rsid w:val="005709E7"/>
    <w:rsid w:val="005752A6"/>
    <w:rsid w:val="00577B8F"/>
    <w:rsid w:val="00581B4E"/>
    <w:rsid w:val="0058405A"/>
    <w:rsid w:val="00587858"/>
    <w:rsid w:val="00593767"/>
    <w:rsid w:val="005A422A"/>
    <w:rsid w:val="005A78D7"/>
    <w:rsid w:val="005B7683"/>
    <w:rsid w:val="005C1376"/>
    <w:rsid w:val="005C2E3D"/>
    <w:rsid w:val="005C6BB5"/>
    <w:rsid w:val="005D458B"/>
    <w:rsid w:val="005D6E1D"/>
    <w:rsid w:val="005E0AEE"/>
    <w:rsid w:val="005E68AF"/>
    <w:rsid w:val="005F1B26"/>
    <w:rsid w:val="005F42DA"/>
    <w:rsid w:val="005F58EB"/>
    <w:rsid w:val="005F6506"/>
    <w:rsid w:val="006022A4"/>
    <w:rsid w:val="00605029"/>
    <w:rsid w:val="006134E9"/>
    <w:rsid w:val="006266E4"/>
    <w:rsid w:val="00634ED2"/>
    <w:rsid w:val="006369E3"/>
    <w:rsid w:val="00645906"/>
    <w:rsid w:val="00657CCC"/>
    <w:rsid w:val="00662D8A"/>
    <w:rsid w:val="00663301"/>
    <w:rsid w:val="006649B7"/>
    <w:rsid w:val="006729BD"/>
    <w:rsid w:val="00683AF6"/>
    <w:rsid w:val="00695DF3"/>
    <w:rsid w:val="006B7C47"/>
    <w:rsid w:val="006C1E8D"/>
    <w:rsid w:val="006C4199"/>
    <w:rsid w:val="006C5B89"/>
    <w:rsid w:val="006C5D32"/>
    <w:rsid w:val="006D2EA3"/>
    <w:rsid w:val="006E6318"/>
    <w:rsid w:val="006F17D6"/>
    <w:rsid w:val="006F3498"/>
    <w:rsid w:val="006F403A"/>
    <w:rsid w:val="006F5AB6"/>
    <w:rsid w:val="007053F9"/>
    <w:rsid w:val="007123CB"/>
    <w:rsid w:val="007152D3"/>
    <w:rsid w:val="0072187F"/>
    <w:rsid w:val="00722417"/>
    <w:rsid w:val="00724460"/>
    <w:rsid w:val="00724A9C"/>
    <w:rsid w:val="00727310"/>
    <w:rsid w:val="007338E8"/>
    <w:rsid w:val="00735DC3"/>
    <w:rsid w:val="0074174B"/>
    <w:rsid w:val="007520E0"/>
    <w:rsid w:val="007527E6"/>
    <w:rsid w:val="00755AF3"/>
    <w:rsid w:val="00756D9C"/>
    <w:rsid w:val="007616C4"/>
    <w:rsid w:val="00765668"/>
    <w:rsid w:val="0076707F"/>
    <w:rsid w:val="00770864"/>
    <w:rsid w:val="00774402"/>
    <w:rsid w:val="00777D21"/>
    <w:rsid w:val="00781206"/>
    <w:rsid w:val="007814C1"/>
    <w:rsid w:val="00781D1B"/>
    <w:rsid w:val="00783D97"/>
    <w:rsid w:val="00787BAB"/>
    <w:rsid w:val="00792F7A"/>
    <w:rsid w:val="00795766"/>
    <w:rsid w:val="00796942"/>
    <w:rsid w:val="007A5AA9"/>
    <w:rsid w:val="007A6D31"/>
    <w:rsid w:val="007B0B14"/>
    <w:rsid w:val="007B0D45"/>
    <w:rsid w:val="007B53DE"/>
    <w:rsid w:val="007B64C9"/>
    <w:rsid w:val="007C60F1"/>
    <w:rsid w:val="007D0BC8"/>
    <w:rsid w:val="007D43A5"/>
    <w:rsid w:val="007D4F4C"/>
    <w:rsid w:val="007D5C18"/>
    <w:rsid w:val="007D6F90"/>
    <w:rsid w:val="007E1724"/>
    <w:rsid w:val="007F0873"/>
    <w:rsid w:val="007F5AAC"/>
    <w:rsid w:val="008013C1"/>
    <w:rsid w:val="008028D3"/>
    <w:rsid w:val="008058C3"/>
    <w:rsid w:val="00806E4E"/>
    <w:rsid w:val="00810D5A"/>
    <w:rsid w:val="00816E0C"/>
    <w:rsid w:val="008221B9"/>
    <w:rsid w:val="008425F1"/>
    <w:rsid w:val="00846F3D"/>
    <w:rsid w:val="008475B3"/>
    <w:rsid w:val="00850821"/>
    <w:rsid w:val="00852D45"/>
    <w:rsid w:val="00860F6A"/>
    <w:rsid w:val="00862083"/>
    <w:rsid w:val="0086274E"/>
    <w:rsid w:val="008640FF"/>
    <w:rsid w:val="00867409"/>
    <w:rsid w:val="008677F9"/>
    <w:rsid w:val="00871887"/>
    <w:rsid w:val="00871B40"/>
    <w:rsid w:val="0087755A"/>
    <w:rsid w:val="00897421"/>
    <w:rsid w:val="008A209A"/>
    <w:rsid w:val="008A49AD"/>
    <w:rsid w:val="008A524B"/>
    <w:rsid w:val="008B6993"/>
    <w:rsid w:val="008D02BB"/>
    <w:rsid w:val="008D1B2A"/>
    <w:rsid w:val="008D56DE"/>
    <w:rsid w:val="008D5E70"/>
    <w:rsid w:val="008E1092"/>
    <w:rsid w:val="008F08B2"/>
    <w:rsid w:val="009002FE"/>
    <w:rsid w:val="00900C08"/>
    <w:rsid w:val="00911119"/>
    <w:rsid w:val="0091552C"/>
    <w:rsid w:val="00915E9E"/>
    <w:rsid w:val="00920CB9"/>
    <w:rsid w:val="00922D22"/>
    <w:rsid w:val="00933755"/>
    <w:rsid w:val="009355D0"/>
    <w:rsid w:val="00942924"/>
    <w:rsid w:val="009436E3"/>
    <w:rsid w:val="00954B38"/>
    <w:rsid w:val="00961EAC"/>
    <w:rsid w:val="00964353"/>
    <w:rsid w:val="00967D87"/>
    <w:rsid w:val="00971DBF"/>
    <w:rsid w:val="00972035"/>
    <w:rsid w:val="009746DA"/>
    <w:rsid w:val="009800DC"/>
    <w:rsid w:val="0098361F"/>
    <w:rsid w:val="00991004"/>
    <w:rsid w:val="00991026"/>
    <w:rsid w:val="00992BA3"/>
    <w:rsid w:val="009943DF"/>
    <w:rsid w:val="009B636A"/>
    <w:rsid w:val="009B7DBA"/>
    <w:rsid w:val="009C1AAE"/>
    <w:rsid w:val="009C5672"/>
    <w:rsid w:val="009C6076"/>
    <w:rsid w:val="009D0128"/>
    <w:rsid w:val="009D072A"/>
    <w:rsid w:val="009E1A99"/>
    <w:rsid w:val="00A16ABA"/>
    <w:rsid w:val="00A1700D"/>
    <w:rsid w:val="00A31550"/>
    <w:rsid w:val="00A40EEF"/>
    <w:rsid w:val="00A55F40"/>
    <w:rsid w:val="00A60AC0"/>
    <w:rsid w:val="00A61ABD"/>
    <w:rsid w:val="00A64A16"/>
    <w:rsid w:val="00A679A9"/>
    <w:rsid w:val="00A70031"/>
    <w:rsid w:val="00A7193F"/>
    <w:rsid w:val="00A73542"/>
    <w:rsid w:val="00A83279"/>
    <w:rsid w:val="00A847C3"/>
    <w:rsid w:val="00AB2EAB"/>
    <w:rsid w:val="00AB31DB"/>
    <w:rsid w:val="00AC0C21"/>
    <w:rsid w:val="00AC3E63"/>
    <w:rsid w:val="00AC70F0"/>
    <w:rsid w:val="00AD0208"/>
    <w:rsid w:val="00AD2552"/>
    <w:rsid w:val="00AE30EC"/>
    <w:rsid w:val="00AE459C"/>
    <w:rsid w:val="00AE58E6"/>
    <w:rsid w:val="00AF49A3"/>
    <w:rsid w:val="00AF7F76"/>
    <w:rsid w:val="00B10C64"/>
    <w:rsid w:val="00B11C93"/>
    <w:rsid w:val="00B23F7C"/>
    <w:rsid w:val="00B25E5F"/>
    <w:rsid w:val="00B31F0A"/>
    <w:rsid w:val="00B3291A"/>
    <w:rsid w:val="00B32EC9"/>
    <w:rsid w:val="00B33A08"/>
    <w:rsid w:val="00B33CAC"/>
    <w:rsid w:val="00B35286"/>
    <w:rsid w:val="00B43655"/>
    <w:rsid w:val="00B52060"/>
    <w:rsid w:val="00B60883"/>
    <w:rsid w:val="00B62072"/>
    <w:rsid w:val="00B632BF"/>
    <w:rsid w:val="00B67680"/>
    <w:rsid w:val="00B71002"/>
    <w:rsid w:val="00B82C00"/>
    <w:rsid w:val="00B83C95"/>
    <w:rsid w:val="00B84B3F"/>
    <w:rsid w:val="00B84F95"/>
    <w:rsid w:val="00B85774"/>
    <w:rsid w:val="00B87F29"/>
    <w:rsid w:val="00B94D65"/>
    <w:rsid w:val="00B95E60"/>
    <w:rsid w:val="00B96AC3"/>
    <w:rsid w:val="00B971A8"/>
    <w:rsid w:val="00BA6F6F"/>
    <w:rsid w:val="00BB0E65"/>
    <w:rsid w:val="00BC23DA"/>
    <w:rsid w:val="00BC6234"/>
    <w:rsid w:val="00BD1270"/>
    <w:rsid w:val="00BD536E"/>
    <w:rsid w:val="00BE5989"/>
    <w:rsid w:val="00BF2038"/>
    <w:rsid w:val="00BF72EB"/>
    <w:rsid w:val="00C06A3E"/>
    <w:rsid w:val="00C1136C"/>
    <w:rsid w:val="00C13EBB"/>
    <w:rsid w:val="00C173B0"/>
    <w:rsid w:val="00C2540E"/>
    <w:rsid w:val="00C43D74"/>
    <w:rsid w:val="00C44E2B"/>
    <w:rsid w:val="00C50969"/>
    <w:rsid w:val="00C510FE"/>
    <w:rsid w:val="00C51E1D"/>
    <w:rsid w:val="00C5240B"/>
    <w:rsid w:val="00C60C29"/>
    <w:rsid w:val="00C65B0B"/>
    <w:rsid w:val="00C65C87"/>
    <w:rsid w:val="00C85141"/>
    <w:rsid w:val="00C90D04"/>
    <w:rsid w:val="00C910D2"/>
    <w:rsid w:val="00C9248E"/>
    <w:rsid w:val="00CA32B1"/>
    <w:rsid w:val="00CA5585"/>
    <w:rsid w:val="00CA561F"/>
    <w:rsid w:val="00CB2A3C"/>
    <w:rsid w:val="00CB55C3"/>
    <w:rsid w:val="00CB771D"/>
    <w:rsid w:val="00CC25B2"/>
    <w:rsid w:val="00CC41A8"/>
    <w:rsid w:val="00CC5D84"/>
    <w:rsid w:val="00CD64DB"/>
    <w:rsid w:val="00CE7660"/>
    <w:rsid w:val="00CF658C"/>
    <w:rsid w:val="00D0109F"/>
    <w:rsid w:val="00D03271"/>
    <w:rsid w:val="00D0461C"/>
    <w:rsid w:val="00D074B8"/>
    <w:rsid w:val="00D1456D"/>
    <w:rsid w:val="00D17131"/>
    <w:rsid w:val="00D22678"/>
    <w:rsid w:val="00D25166"/>
    <w:rsid w:val="00D25F20"/>
    <w:rsid w:val="00D315C2"/>
    <w:rsid w:val="00D33A6C"/>
    <w:rsid w:val="00D4180E"/>
    <w:rsid w:val="00D530E7"/>
    <w:rsid w:val="00D54587"/>
    <w:rsid w:val="00D643D6"/>
    <w:rsid w:val="00D6777A"/>
    <w:rsid w:val="00D839A4"/>
    <w:rsid w:val="00D84405"/>
    <w:rsid w:val="00D86D78"/>
    <w:rsid w:val="00D87EA1"/>
    <w:rsid w:val="00D9112E"/>
    <w:rsid w:val="00D91A41"/>
    <w:rsid w:val="00D926AF"/>
    <w:rsid w:val="00DA3608"/>
    <w:rsid w:val="00DB2FD7"/>
    <w:rsid w:val="00DF4420"/>
    <w:rsid w:val="00DF6C46"/>
    <w:rsid w:val="00E05CB7"/>
    <w:rsid w:val="00E13C3B"/>
    <w:rsid w:val="00E169C3"/>
    <w:rsid w:val="00E24354"/>
    <w:rsid w:val="00E25E1A"/>
    <w:rsid w:val="00E34074"/>
    <w:rsid w:val="00E37F7D"/>
    <w:rsid w:val="00E37FC0"/>
    <w:rsid w:val="00E4694C"/>
    <w:rsid w:val="00E46EAE"/>
    <w:rsid w:val="00E513DB"/>
    <w:rsid w:val="00E53113"/>
    <w:rsid w:val="00E56F14"/>
    <w:rsid w:val="00E57374"/>
    <w:rsid w:val="00E574A5"/>
    <w:rsid w:val="00E645BE"/>
    <w:rsid w:val="00E75D62"/>
    <w:rsid w:val="00E800F9"/>
    <w:rsid w:val="00E83624"/>
    <w:rsid w:val="00E83779"/>
    <w:rsid w:val="00E9474F"/>
    <w:rsid w:val="00E973EC"/>
    <w:rsid w:val="00E97591"/>
    <w:rsid w:val="00EA4153"/>
    <w:rsid w:val="00EA7E99"/>
    <w:rsid w:val="00EB1640"/>
    <w:rsid w:val="00EC35E3"/>
    <w:rsid w:val="00EC7EEA"/>
    <w:rsid w:val="00ED4B89"/>
    <w:rsid w:val="00EE2726"/>
    <w:rsid w:val="00EE5123"/>
    <w:rsid w:val="00EE585C"/>
    <w:rsid w:val="00EF07B5"/>
    <w:rsid w:val="00EF436F"/>
    <w:rsid w:val="00EF7A99"/>
    <w:rsid w:val="00EF7C5F"/>
    <w:rsid w:val="00F049A0"/>
    <w:rsid w:val="00F07098"/>
    <w:rsid w:val="00F07D91"/>
    <w:rsid w:val="00F14EEA"/>
    <w:rsid w:val="00F21117"/>
    <w:rsid w:val="00F2162F"/>
    <w:rsid w:val="00F22BBE"/>
    <w:rsid w:val="00F244EE"/>
    <w:rsid w:val="00F303C9"/>
    <w:rsid w:val="00F31F3B"/>
    <w:rsid w:val="00F41D6B"/>
    <w:rsid w:val="00F51144"/>
    <w:rsid w:val="00F52A2B"/>
    <w:rsid w:val="00F5621B"/>
    <w:rsid w:val="00F576DA"/>
    <w:rsid w:val="00F62EA1"/>
    <w:rsid w:val="00F64F5D"/>
    <w:rsid w:val="00F6514C"/>
    <w:rsid w:val="00F65947"/>
    <w:rsid w:val="00F66BE3"/>
    <w:rsid w:val="00F7763C"/>
    <w:rsid w:val="00F82722"/>
    <w:rsid w:val="00F86D92"/>
    <w:rsid w:val="00FA0EB7"/>
    <w:rsid w:val="00FB4823"/>
    <w:rsid w:val="00FB713E"/>
    <w:rsid w:val="00FC3609"/>
    <w:rsid w:val="00FC6446"/>
    <w:rsid w:val="00FC774D"/>
    <w:rsid w:val="00FD188E"/>
    <w:rsid w:val="00FD485F"/>
    <w:rsid w:val="00FD65DB"/>
    <w:rsid w:val="00FF0610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5D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60C29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147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47DA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860F6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60F6A"/>
    <w:rPr>
      <w:rFonts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860F6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60F6A"/>
    <w:rPr>
      <w:rFonts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1039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293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3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3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3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3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3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3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3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3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339</TotalTime>
  <Pages>1</Pages>
  <Words>257</Words>
  <Characters>1467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</cp:lastModifiedBy>
  <cp:revision>239</cp:revision>
  <cp:lastPrinted>2019-09-23T12:20:00Z</cp:lastPrinted>
  <dcterms:created xsi:type="dcterms:W3CDTF">2017-02-21T12:25:00Z</dcterms:created>
  <dcterms:modified xsi:type="dcterms:W3CDTF">2019-09-23T12:20:00Z</dcterms:modified>
</cp:coreProperties>
</file>